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5F031" w14:textId="77777777" w:rsidR="00691ADC" w:rsidRDefault="00691ADC" w:rsidP="00C076CA">
      <w:pPr>
        <w:pStyle w:val="Unittitle"/>
      </w:pPr>
      <w:r>
        <w:t xml:space="preserve">3. Construction design principles </w:t>
      </w:r>
    </w:p>
    <w:p w14:paraId="720C5426" w14:textId="77777777" w:rsidR="00691ADC" w:rsidRPr="00045E37" w:rsidRDefault="00691ADC" w:rsidP="00045E37">
      <w:pPr>
        <w:pStyle w:val="Heading1"/>
      </w:pPr>
      <w:r w:rsidRPr="00045E37">
        <w:t>Worksheet 6: Sustainability (learner)</w:t>
      </w:r>
    </w:p>
    <w:p w14:paraId="5E053987" w14:textId="553D9025" w:rsidR="00691ADC" w:rsidRPr="00C623D2" w:rsidRDefault="00691ADC" w:rsidP="00B1092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Briefly explain the basic principles of sustainability.</w:t>
      </w:r>
    </w:p>
    <w:p w14:paraId="097CD679" w14:textId="77777777" w:rsidR="00691ADC" w:rsidRPr="00C623D2" w:rsidRDefault="00691ADC" w:rsidP="005E74F1">
      <w:pPr>
        <w:rPr>
          <w:rFonts w:cs="Arial"/>
          <w:szCs w:val="22"/>
        </w:rPr>
      </w:pPr>
    </w:p>
    <w:p w14:paraId="153C9F0D" w14:textId="77777777" w:rsidR="00691ADC" w:rsidRPr="00C623D2" w:rsidRDefault="00691ADC" w:rsidP="005E74F1">
      <w:pPr>
        <w:rPr>
          <w:rFonts w:cs="Arial"/>
          <w:szCs w:val="22"/>
        </w:rPr>
      </w:pPr>
    </w:p>
    <w:p w14:paraId="51AE66F3" w14:textId="77777777" w:rsidR="00691ADC" w:rsidRPr="00C623D2" w:rsidRDefault="00691ADC" w:rsidP="005E74F1">
      <w:pPr>
        <w:rPr>
          <w:rFonts w:cs="Arial"/>
          <w:szCs w:val="22"/>
        </w:rPr>
      </w:pPr>
    </w:p>
    <w:p w14:paraId="2AB05F15" w14:textId="77777777" w:rsidR="00691ADC" w:rsidRPr="00C623D2" w:rsidRDefault="00691ADC" w:rsidP="005E74F1">
      <w:pPr>
        <w:rPr>
          <w:rFonts w:cs="Arial"/>
          <w:szCs w:val="22"/>
        </w:rPr>
      </w:pPr>
    </w:p>
    <w:p w14:paraId="4B3C6432" w14:textId="77777777" w:rsidR="00691ADC" w:rsidRPr="00C623D2" w:rsidRDefault="00691ADC" w:rsidP="005E74F1">
      <w:pPr>
        <w:rPr>
          <w:rFonts w:cs="Arial"/>
          <w:szCs w:val="22"/>
        </w:rPr>
      </w:pPr>
    </w:p>
    <w:p w14:paraId="66DCBB83" w14:textId="7185F630" w:rsidR="00691ADC" w:rsidRPr="00C623D2" w:rsidRDefault="00691ADC" w:rsidP="00B1092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List three forms of renewable energy sources.</w:t>
      </w:r>
    </w:p>
    <w:p w14:paraId="3D127944" w14:textId="77777777" w:rsidR="00691ADC" w:rsidRPr="00C623D2" w:rsidRDefault="00691ADC" w:rsidP="005E74F1">
      <w:pPr>
        <w:rPr>
          <w:rFonts w:cs="Arial"/>
          <w:szCs w:val="22"/>
        </w:rPr>
      </w:pPr>
    </w:p>
    <w:p w14:paraId="08C2F608" w14:textId="77777777" w:rsidR="00691ADC" w:rsidRPr="00C623D2" w:rsidRDefault="00691ADC" w:rsidP="005E74F1">
      <w:pPr>
        <w:rPr>
          <w:rFonts w:cs="Arial"/>
          <w:szCs w:val="22"/>
        </w:rPr>
      </w:pPr>
    </w:p>
    <w:p w14:paraId="3A653998" w14:textId="77777777" w:rsidR="00691ADC" w:rsidRPr="00C623D2" w:rsidRDefault="00691ADC" w:rsidP="005E74F1">
      <w:pPr>
        <w:rPr>
          <w:rFonts w:cs="Arial"/>
          <w:szCs w:val="22"/>
        </w:rPr>
      </w:pPr>
    </w:p>
    <w:p w14:paraId="585F47E5" w14:textId="77777777" w:rsidR="00691ADC" w:rsidRPr="00C623D2" w:rsidRDefault="00691ADC" w:rsidP="005E74F1">
      <w:pPr>
        <w:ind w:left="360"/>
        <w:rPr>
          <w:rFonts w:cs="Arial"/>
          <w:szCs w:val="22"/>
        </w:rPr>
      </w:pPr>
    </w:p>
    <w:p w14:paraId="5A560790" w14:textId="1C3AD9F8" w:rsidR="00691ADC" w:rsidRPr="00C623D2" w:rsidRDefault="00691ADC" w:rsidP="00B1092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Circle the correct term given to the harvested water used for flushing toilets.</w:t>
      </w:r>
    </w:p>
    <w:p w14:paraId="316D0451" w14:textId="77777777" w:rsidR="00691ADC" w:rsidRPr="00C623D2" w:rsidRDefault="00691ADC" w:rsidP="0021304A">
      <w:pPr>
        <w:rPr>
          <w:rFonts w:cs="Arial"/>
          <w:szCs w:val="22"/>
        </w:rPr>
      </w:pPr>
    </w:p>
    <w:p w14:paraId="3E4B6B92" w14:textId="4DA7BBD8" w:rsidR="00691ADC" w:rsidRPr="00C623D2" w:rsidRDefault="00691ADC" w:rsidP="00B109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Blue water</w:t>
      </w:r>
    </w:p>
    <w:p w14:paraId="6E6A9934" w14:textId="01B9A8D8" w:rsidR="00691ADC" w:rsidRPr="00C623D2" w:rsidRDefault="00691ADC" w:rsidP="00B109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Grey water</w:t>
      </w:r>
    </w:p>
    <w:p w14:paraId="0A843F94" w14:textId="6DDAB67C" w:rsidR="00691ADC" w:rsidRPr="00C623D2" w:rsidRDefault="00691ADC" w:rsidP="00B109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 xml:space="preserve">Black water </w:t>
      </w:r>
    </w:p>
    <w:p w14:paraId="0E87C299" w14:textId="25B972F9" w:rsidR="00691ADC" w:rsidRPr="00C623D2" w:rsidRDefault="00691ADC" w:rsidP="00B109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White water</w:t>
      </w:r>
    </w:p>
    <w:p w14:paraId="0941130B" w14:textId="77777777" w:rsidR="00691ADC" w:rsidRPr="00C623D2" w:rsidRDefault="00691ADC" w:rsidP="0021304A">
      <w:pPr>
        <w:rPr>
          <w:rFonts w:cs="Arial"/>
          <w:szCs w:val="22"/>
        </w:rPr>
      </w:pPr>
    </w:p>
    <w:p w14:paraId="20844DF6" w14:textId="77777777" w:rsidR="00691ADC" w:rsidRPr="00C623D2" w:rsidRDefault="00691ADC" w:rsidP="005E74F1">
      <w:pPr>
        <w:rPr>
          <w:rFonts w:cs="Arial"/>
          <w:szCs w:val="22"/>
        </w:rPr>
      </w:pPr>
    </w:p>
    <w:p w14:paraId="0EAF9C5B" w14:textId="70B240AA" w:rsidR="00691ADC" w:rsidRPr="00C623D2" w:rsidRDefault="00691ADC" w:rsidP="00B10925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Underline the type of glass with a reflective coating that reflects heat back into a building.</w:t>
      </w:r>
    </w:p>
    <w:p w14:paraId="020DF534" w14:textId="77777777" w:rsidR="00691ADC" w:rsidRPr="00C623D2" w:rsidRDefault="00691ADC" w:rsidP="005E74F1">
      <w:pPr>
        <w:rPr>
          <w:rFonts w:cs="Arial"/>
          <w:szCs w:val="22"/>
        </w:rPr>
      </w:pPr>
    </w:p>
    <w:p w14:paraId="6C846A75" w14:textId="668592AE" w:rsidR="00691ADC" w:rsidRPr="00C623D2" w:rsidRDefault="00691ADC" w:rsidP="00B1092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K glass</w:t>
      </w:r>
    </w:p>
    <w:p w14:paraId="2EF50EE8" w14:textId="4B22973D" w:rsidR="00691ADC" w:rsidRPr="00C623D2" w:rsidRDefault="00691ADC" w:rsidP="00B1092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 xml:space="preserve">Float glass </w:t>
      </w:r>
    </w:p>
    <w:p w14:paraId="0A49A331" w14:textId="65986FB9" w:rsidR="00691ADC" w:rsidRPr="00C623D2" w:rsidRDefault="00691ADC" w:rsidP="00B1092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Tempered glass</w:t>
      </w:r>
    </w:p>
    <w:p w14:paraId="46063829" w14:textId="212B8A69" w:rsidR="00691ADC" w:rsidRPr="00C623D2" w:rsidRDefault="00691ADC" w:rsidP="00B1092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C623D2">
        <w:rPr>
          <w:rFonts w:cs="Arial"/>
          <w:szCs w:val="22"/>
        </w:rPr>
        <w:t>Laminated glass</w:t>
      </w:r>
    </w:p>
    <w:p w14:paraId="77A560EC" w14:textId="77777777" w:rsidR="00691ADC" w:rsidRPr="00C623D2" w:rsidRDefault="00691ADC" w:rsidP="0021304A">
      <w:pPr>
        <w:rPr>
          <w:rFonts w:cs="Arial"/>
          <w:szCs w:val="22"/>
        </w:rPr>
      </w:pPr>
    </w:p>
    <w:p w14:paraId="1E842A62" w14:textId="77777777" w:rsidR="00691ADC" w:rsidRDefault="00691ADC" w:rsidP="006E1028">
      <w:pPr>
        <w:pStyle w:val="Answer"/>
      </w:pPr>
    </w:p>
    <w:p w14:paraId="4F5AB3C3" w14:textId="77777777" w:rsidR="00691ADC" w:rsidRDefault="00691ADC" w:rsidP="00474F67">
      <w:pPr>
        <w:rPr>
          <w:rFonts w:cs="Arial"/>
          <w:szCs w:val="22"/>
        </w:rPr>
      </w:pPr>
    </w:p>
    <w:p w14:paraId="65AF2896" w14:textId="77777777" w:rsidR="00691ADC" w:rsidRDefault="00691ADC" w:rsidP="00AD179E">
      <w:pPr>
        <w:pStyle w:val="Answer"/>
        <w:tabs>
          <w:tab w:val="left" w:pos="2400"/>
        </w:tabs>
      </w:pPr>
      <w:r>
        <w:tab/>
      </w:r>
    </w:p>
    <w:p w14:paraId="5519AB92" w14:textId="77777777" w:rsidR="00474F67" w:rsidRDefault="00474F67" w:rsidP="00474F67">
      <w:pPr>
        <w:rPr>
          <w:rFonts w:cs="Arial"/>
          <w:szCs w:val="22"/>
        </w:rPr>
      </w:pPr>
    </w:p>
    <w:p w14:paraId="54D7E15F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A3E6C" w14:textId="77777777" w:rsidR="00791DB8" w:rsidRDefault="00791DB8">
      <w:pPr>
        <w:spacing w:before="0" w:after="0"/>
      </w:pPr>
      <w:r>
        <w:separator/>
      </w:r>
    </w:p>
  </w:endnote>
  <w:endnote w:type="continuationSeparator" w:id="0">
    <w:p w14:paraId="74C04EE2" w14:textId="77777777" w:rsidR="00791DB8" w:rsidRDefault="00791D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64C2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5497F8" wp14:editId="7F56B7BE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225417" w14:textId="7278634C" w:rsidR="00002DC1" w:rsidRPr="006953AB" w:rsidRDefault="00C25F57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25F5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B00E4BA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5497F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67225417" w14:textId="7278634C" w:rsidR="00002DC1" w:rsidRPr="006953AB" w:rsidRDefault="00C25F57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25F57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B00E4BA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CD3EC22" wp14:editId="2916B4C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BF4FE" w14:textId="77777777" w:rsidR="00791DB8" w:rsidRDefault="00791DB8">
      <w:pPr>
        <w:spacing w:before="0" w:after="0"/>
      </w:pPr>
      <w:r>
        <w:separator/>
      </w:r>
    </w:p>
  </w:footnote>
  <w:footnote w:type="continuationSeparator" w:id="0">
    <w:p w14:paraId="47DF1D7E" w14:textId="77777777" w:rsidR="00791DB8" w:rsidRDefault="00791D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2ED99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960AA9C" wp14:editId="5C7DE70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2CC1E04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5140460" wp14:editId="4BF8D01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80456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675E8"/>
    <w:multiLevelType w:val="hybridMultilevel"/>
    <w:tmpl w:val="4EB63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8677C"/>
    <w:multiLevelType w:val="hybridMultilevel"/>
    <w:tmpl w:val="7E66A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94A99"/>
    <w:multiLevelType w:val="hybridMultilevel"/>
    <w:tmpl w:val="109A2FB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B95C72"/>
    <w:multiLevelType w:val="hybridMultilevel"/>
    <w:tmpl w:val="B408043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301981">
    <w:abstractNumId w:val="6"/>
  </w:num>
  <w:num w:numId="2" w16cid:durableId="122846128">
    <w:abstractNumId w:val="17"/>
  </w:num>
  <w:num w:numId="3" w16cid:durableId="487788703">
    <w:abstractNumId w:val="24"/>
  </w:num>
  <w:num w:numId="4" w16cid:durableId="1353189022">
    <w:abstractNumId w:val="19"/>
  </w:num>
  <w:num w:numId="5" w16cid:durableId="1243176879">
    <w:abstractNumId w:val="9"/>
  </w:num>
  <w:num w:numId="6" w16cid:durableId="254899495">
    <w:abstractNumId w:val="18"/>
  </w:num>
  <w:num w:numId="7" w16cid:durableId="1866364027">
    <w:abstractNumId w:val="9"/>
  </w:num>
  <w:num w:numId="8" w16cid:durableId="235362306">
    <w:abstractNumId w:val="1"/>
  </w:num>
  <w:num w:numId="9" w16cid:durableId="866453476">
    <w:abstractNumId w:val="9"/>
    <w:lvlOverride w:ilvl="0">
      <w:startOverride w:val="1"/>
    </w:lvlOverride>
  </w:num>
  <w:num w:numId="10" w16cid:durableId="1780369678">
    <w:abstractNumId w:val="20"/>
  </w:num>
  <w:num w:numId="11" w16cid:durableId="322203835">
    <w:abstractNumId w:val="16"/>
  </w:num>
  <w:num w:numId="12" w16cid:durableId="1687709037">
    <w:abstractNumId w:val="7"/>
  </w:num>
  <w:num w:numId="13" w16cid:durableId="989212063">
    <w:abstractNumId w:val="15"/>
  </w:num>
  <w:num w:numId="14" w16cid:durableId="1593932887">
    <w:abstractNumId w:val="21"/>
  </w:num>
  <w:num w:numId="15" w16cid:durableId="441925899">
    <w:abstractNumId w:val="13"/>
  </w:num>
  <w:num w:numId="16" w16cid:durableId="2083677338">
    <w:abstractNumId w:val="8"/>
  </w:num>
  <w:num w:numId="17" w16cid:durableId="125051832">
    <w:abstractNumId w:val="26"/>
  </w:num>
  <w:num w:numId="18" w16cid:durableId="33621324">
    <w:abstractNumId w:val="28"/>
  </w:num>
  <w:num w:numId="19" w16cid:durableId="1404449064">
    <w:abstractNumId w:val="4"/>
  </w:num>
  <w:num w:numId="20" w16cid:durableId="1602687971">
    <w:abstractNumId w:val="3"/>
  </w:num>
  <w:num w:numId="21" w16cid:durableId="117188248">
    <w:abstractNumId w:val="11"/>
  </w:num>
  <w:num w:numId="22" w16cid:durableId="1677224326">
    <w:abstractNumId w:val="11"/>
    <w:lvlOverride w:ilvl="0">
      <w:startOverride w:val="1"/>
    </w:lvlOverride>
  </w:num>
  <w:num w:numId="23" w16cid:durableId="305355997">
    <w:abstractNumId w:val="25"/>
  </w:num>
  <w:num w:numId="24" w16cid:durableId="1524586552">
    <w:abstractNumId w:val="11"/>
    <w:lvlOverride w:ilvl="0">
      <w:startOverride w:val="1"/>
    </w:lvlOverride>
  </w:num>
  <w:num w:numId="25" w16cid:durableId="512912804">
    <w:abstractNumId w:val="11"/>
    <w:lvlOverride w:ilvl="0">
      <w:startOverride w:val="1"/>
    </w:lvlOverride>
  </w:num>
  <w:num w:numId="26" w16cid:durableId="502940726">
    <w:abstractNumId w:val="12"/>
  </w:num>
  <w:num w:numId="27" w16cid:durableId="1961453048">
    <w:abstractNumId w:val="22"/>
  </w:num>
  <w:num w:numId="28" w16cid:durableId="2068067079">
    <w:abstractNumId w:val="11"/>
    <w:lvlOverride w:ilvl="0">
      <w:startOverride w:val="1"/>
    </w:lvlOverride>
  </w:num>
  <w:num w:numId="29" w16cid:durableId="1781299081">
    <w:abstractNumId w:val="23"/>
  </w:num>
  <w:num w:numId="30" w16cid:durableId="1454858450">
    <w:abstractNumId w:val="11"/>
  </w:num>
  <w:num w:numId="31" w16cid:durableId="3240812">
    <w:abstractNumId w:val="11"/>
    <w:lvlOverride w:ilvl="0">
      <w:startOverride w:val="1"/>
    </w:lvlOverride>
  </w:num>
  <w:num w:numId="32" w16cid:durableId="819200722">
    <w:abstractNumId w:val="11"/>
    <w:lvlOverride w:ilvl="0">
      <w:startOverride w:val="1"/>
    </w:lvlOverride>
  </w:num>
  <w:num w:numId="33" w16cid:durableId="1777945291">
    <w:abstractNumId w:val="0"/>
  </w:num>
  <w:num w:numId="34" w16cid:durableId="1284994259">
    <w:abstractNumId w:val="14"/>
  </w:num>
  <w:num w:numId="35" w16cid:durableId="1628468740">
    <w:abstractNumId w:val="2"/>
  </w:num>
  <w:num w:numId="36" w16cid:durableId="437068014">
    <w:abstractNumId w:val="5"/>
  </w:num>
  <w:num w:numId="37" w16cid:durableId="1059981938">
    <w:abstractNumId w:val="10"/>
  </w:num>
  <w:num w:numId="38" w16cid:durableId="21121605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ADC"/>
    <w:rsid w:val="00002DC1"/>
    <w:rsid w:val="000033BD"/>
    <w:rsid w:val="00045E37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77BBC"/>
    <w:rsid w:val="006807B0"/>
    <w:rsid w:val="00691ADC"/>
    <w:rsid w:val="00691B95"/>
    <w:rsid w:val="006B798A"/>
    <w:rsid w:val="006D3AA3"/>
    <w:rsid w:val="006D4994"/>
    <w:rsid w:val="006E1028"/>
    <w:rsid w:val="006E19C2"/>
    <w:rsid w:val="006F7BAF"/>
    <w:rsid w:val="00791DB8"/>
    <w:rsid w:val="00797FA7"/>
    <w:rsid w:val="008C1F1C"/>
    <w:rsid w:val="008D47A6"/>
    <w:rsid w:val="009975A0"/>
    <w:rsid w:val="009C5C6E"/>
    <w:rsid w:val="00A2454C"/>
    <w:rsid w:val="00AE245C"/>
    <w:rsid w:val="00B054EC"/>
    <w:rsid w:val="00B10925"/>
    <w:rsid w:val="00B634AC"/>
    <w:rsid w:val="00BE2C21"/>
    <w:rsid w:val="00C01D20"/>
    <w:rsid w:val="00C06474"/>
    <w:rsid w:val="00C202BF"/>
    <w:rsid w:val="00C25F57"/>
    <w:rsid w:val="00C623D2"/>
    <w:rsid w:val="00C858D7"/>
    <w:rsid w:val="00C92F19"/>
    <w:rsid w:val="00CC3B85"/>
    <w:rsid w:val="00D073BC"/>
    <w:rsid w:val="00D51C40"/>
    <w:rsid w:val="00D56B82"/>
    <w:rsid w:val="00DA2485"/>
    <w:rsid w:val="00DE29A8"/>
    <w:rsid w:val="00E871A4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8E89F"/>
  <w15:docId w15:val="{7423ACCB-DF4B-4193-B58E-89649050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10925"/>
    <w:pPr>
      <w:ind w:left="720"/>
      <w:contextualSpacing/>
    </w:pPr>
  </w:style>
  <w:style w:type="paragraph" w:styleId="Revision">
    <w:name w:val="Revision"/>
    <w:hidden/>
    <w:semiHidden/>
    <w:rsid w:val="00C25F5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23</Words>
  <Characters>446</Characters>
  <Application>Microsoft Office Word</Application>
  <DocSecurity>0</DocSecurity>
  <Lines>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2025-11-18T17:05:00Z</dcterms:created>
  <dcterms:modified xsi:type="dcterms:W3CDTF">2025-11-20T14:09:00Z</dcterms:modified>
</cp:coreProperties>
</file>